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2C1DAE">
        <w:t>John Kramer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2C1DAE" w:rsidRPr="002C1DAE">
        <w:rPr>
          <w:i/>
        </w:rPr>
        <w:t>Application of Southwestern Public Service Company to Adjust its Energy Efficiency Cost Recovery Factor</w:t>
      </w:r>
      <w:r w:rsidR="000919C4">
        <w:t>, Docket No. </w:t>
      </w:r>
      <w:r w:rsidR="00946781">
        <w:t>45916</w:t>
      </w:r>
      <w:r w:rsidR="000919C4">
        <w:t>, SOAH Docket No. 473-16-</w:t>
      </w:r>
      <w:r w:rsidR="002C1DAE">
        <w:t>4019</w:t>
      </w:r>
      <w:bookmarkStart w:id="0" w:name="_GoBack"/>
      <w:bookmarkEnd w:id="0"/>
      <w:r w:rsidR="000919C4">
        <w:t>, Draft Preliminary Order</w:t>
      </w:r>
      <w:r w:rsidR="002C1DAE">
        <w:t>.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2C1DAE">
        <w:t>May 12, 2016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2C1DAE">
        <w:t>May 19, 2016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2C1DAE">
        <w:t>May 19, 2016</w:t>
      </w:r>
      <w:r>
        <w:t xml:space="preserve"> 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2C1DAE">
        <w:rPr>
          <w:noProof/>
          <w:sz w:val="20"/>
        </w:rPr>
        <w:t>q:\cadm\orders\prelim\45000\45916 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781" w:rsidRDefault="00946781" w:rsidP="00F205E0">
      <w:r>
        <w:separator/>
      </w:r>
    </w:p>
  </w:endnote>
  <w:endnote w:type="continuationSeparator" w:id="0">
    <w:p w:rsidR="00946781" w:rsidRDefault="00946781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.25pt" o:ole="" fillcolor="window">
          <v:imagedata r:id="rId1" o:title=""/>
        </v:shape>
        <o:OLEObject Type="Embed" ProgID="MSDraw" ShapeID="_x0000_i1025" DrawAspect="Content" ObjectID="_152454781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781" w:rsidRDefault="00946781" w:rsidP="00F205E0">
      <w:r>
        <w:separator/>
      </w:r>
    </w:p>
  </w:footnote>
  <w:footnote w:type="continuationSeparator" w:id="0">
    <w:p w:rsidR="00946781" w:rsidRDefault="00946781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781"/>
    <w:rsid w:val="00054249"/>
    <w:rsid w:val="00081D53"/>
    <w:rsid w:val="000919C4"/>
    <w:rsid w:val="000A4384"/>
    <w:rsid w:val="001C60C2"/>
    <w:rsid w:val="00266D3A"/>
    <w:rsid w:val="002C1DAE"/>
    <w:rsid w:val="00333DA2"/>
    <w:rsid w:val="003B52A7"/>
    <w:rsid w:val="003C1C7E"/>
    <w:rsid w:val="003F6056"/>
    <w:rsid w:val="00467443"/>
    <w:rsid w:val="004F132B"/>
    <w:rsid w:val="0057420A"/>
    <w:rsid w:val="006856A5"/>
    <w:rsid w:val="00716707"/>
    <w:rsid w:val="00783E18"/>
    <w:rsid w:val="00787F8C"/>
    <w:rsid w:val="008143E2"/>
    <w:rsid w:val="008348B5"/>
    <w:rsid w:val="008732BB"/>
    <w:rsid w:val="00890720"/>
    <w:rsid w:val="008C7E5D"/>
    <w:rsid w:val="008E2B50"/>
    <w:rsid w:val="00946781"/>
    <w:rsid w:val="009B073B"/>
    <w:rsid w:val="009E3AC7"/>
    <w:rsid w:val="00A12349"/>
    <w:rsid w:val="00AC26D9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."/>
  <w:listSeparator w:val=","/>
  <w15:docId w15:val="{27D1011F-24E8-452A-A799-A53A0468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D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D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Kramer, John</dc:creator>
  <cp:lastModifiedBy>Kramer, John</cp:lastModifiedBy>
  <cp:revision>2</cp:revision>
  <cp:lastPrinted>2016-05-12T13:44:00Z</cp:lastPrinted>
  <dcterms:created xsi:type="dcterms:W3CDTF">2016-05-12T13:36:00Z</dcterms:created>
  <dcterms:modified xsi:type="dcterms:W3CDTF">2016-05-12T13:44:00Z</dcterms:modified>
</cp:coreProperties>
</file>